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554A8">
        <w:rPr>
          <w:rFonts w:cs="Arial"/>
          <w:b/>
          <w:caps/>
          <w:sz w:val="28"/>
          <w:szCs w:val="28"/>
        </w:rPr>
        <w:t>2188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74BCA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74BCA">
              <w:rPr>
                <w:rFonts w:cs="Arial"/>
                <w:sz w:val="20"/>
                <w:szCs w:val="20"/>
              </w:rPr>
              <w:t>Solicita manutenção no leito carroçável da Rua Lagoa das Araras, no Bairro Lagoa Azul, em trecho onde surgiram dois buracos.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A74BCA">
        <w:rPr>
          <w:rFonts w:cs="Arial"/>
        </w:rPr>
        <w:t xml:space="preserve">à </w:t>
      </w:r>
      <w:r w:rsidR="00A74BCA" w:rsidRPr="00A74BCA">
        <w:rPr>
          <w:rFonts w:cs="Arial"/>
        </w:rPr>
        <w:t xml:space="preserve">execução dos serviços de manutenção no leito carroçável da Rua Lagoa das Araras, no Bairro Lagoa Azul, </w:t>
      </w:r>
      <w:r w:rsidR="00A74BCA">
        <w:rPr>
          <w:rFonts w:cs="Arial"/>
        </w:rPr>
        <w:t>no</w:t>
      </w:r>
      <w:r w:rsidR="00A74BCA" w:rsidRPr="00A74BCA">
        <w:rPr>
          <w:rFonts w:cs="Arial"/>
        </w:rPr>
        <w:t xml:space="preserve"> trecho onde surgiram dois buracos.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A74BCA" w:rsidRDefault="003A77BE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74BCA">
        <w:rPr>
          <w:rFonts w:cs="Arial"/>
        </w:rPr>
        <w:t>2 de dezembro de 2020.</w:t>
      </w:r>
    </w:p>
    <w:p w:rsidR="00A74BCA" w:rsidRDefault="00A74BCA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74BCA" w:rsidRDefault="00A74BCA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74BCA" w:rsidRPr="005D429C" w:rsidRDefault="00A74BCA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A74BCA" w:rsidRPr="00F17248" w:rsidRDefault="00A74BCA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A74BCA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A0F" w:rsidRDefault="00026A0F">
      <w:r>
        <w:separator/>
      </w:r>
    </w:p>
  </w:endnote>
  <w:endnote w:type="continuationSeparator" w:id="0">
    <w:p w:rsidR="00026A0F" w:rsidRDefault="0002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A0F" w:rsidRDefault="00026A0F">
      <w:r>
        <w:separator/>
      </w:r>
    </w:p>
  </w:footnote>
  <w:footnote w:type="continuationSeparator" w:id="0">
    <w:p w:rsidR="00026A0F" w:rsidRDefault="00026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E02AF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26A0F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74BCA"/>
    <w:rsid w:val="00A844CE"/>
    <w:rsid w:val="00A92CB9"/>
    <w:rsid w:val="00AA6FC7"/>
    <w:rsid w:val="00AC24F9"/>
    <w:rsid w:val="00AC712C"/>
    <w:rsid w:val="00AD3733"/>
    <w:rsid w:val="00AD6B47"/>
    <w:rsid w:val="00AE02AF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54A8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D6549-DE56-44C2-9E43-6494EA519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95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2020-11-30T18:25:00Z</cp:lastPrinted>
  <dcterms:created xsi:type="dcterms:W3CDTF">2020-11-30T18:25:00Z</dcterms:created>
  <dcterms:modified xsi:type="dcterms:W3CDTF">2020-11-30T18:25:00Z</dcterms:modified>
</cp:coreProperties>
</file>